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7D965" w14:textId="783D56AB" w:rsidR="00535962" w:rsidRPr="00F7167E" w:rsidRDefault="00B55C91">
      <w:r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 wp14:anchorId="340F7323" wp14:editId="4FC0C2DB">
            <wp:simplePos x="0" y="0"/>
            <wp:positionH relativeFrom="column">
              <wp:posOffset>4131945</wp:posOffset>
            </wp:positionH>
            <wp:positionV relativeFrom="paragraph">
              <wp:posOffset>-625313</wp:posOffset>
            </wp:positionV>
            <wp:extent cx="746125" cy="78676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34D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002DCA" wp14:editId="0CAD87BF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0" b="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6C25194" w14:textId="634C1C63" w:rsidR="006B202F" w:rsidRPr="00535962" w:rsidRDefault="00C7143E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INTRANT-</w:t>
                                    </w:r>
                                    <w:r w:rsidR="005C0756">
                                      <w:rPr>
                                        <w:rStyle w:val="Style2"/>
                                      </w:rPr>
                                      <w:t>DAF-CM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E51DF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5F2AE7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8B71DA">
                                      <w:rPr>
                                        <w:rStyle w:val="Style2"/>
                                      </w:rPr>
                                      <w:t>30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7484EE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002DCA" id="Group 21" o:spid="_x0000_s1026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6C25194" w14:textId="634C1C63" w:rsidR="006B202F" w:rsidRPr="00535962" w:rsidRDefault="00C7143E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INTRANT-</w:t>
                              </w:r>
                              <w:r w:rsidR="005C0756">
                                <w:rPr>
                                  <w:rStyle w:val="Style2"/>
                                </w:rPr>
                                <w:t>DAF-CM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BE51DF">
                                <w:rPr>
                                  <w:rStyle w:val="Style2"/>
                                </w:rPr>
                                <w:t>5</w:t>
                              </w:r>
                              <w:r w:rsidR="005F2AE7">
                                <w:rPr>
                                  <w:rStyle w:val="Style2"/>
                                </w:rPr>
                                <w:t>-00</w:t>
                              </w:r>
                              <w:r w:rsidR="008B71DA">
                                <w:rPr>
                                  <w:rStyle w:val="Style2"/>
                                </w:rPr>
                                <w:t>30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B7484EE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F34D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E97D3D" wp14:editId="7703C6CC">
                <wp:simplePos x="0" y="0"/>
                <wp:positionH relativeFrom="column">
                  <wp:posOffset>-238125</wp:posOffset>
                </wp:positionH>
                <wp:positionV relativeFrom="paragraph">
                  <wp:posOffset>-291465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117ED9D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17304BF7" wp14:editId="27643974">
                                      <wp:extent cx="799693" cy="619761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61976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97D3D" id="Text Box 2" o:spid="_x0000_s1031" type="#_x0000_t202" style="position:absolute;margin-left:-18.75pt;margin-top:-22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117ED9D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17304BF7" wp14:editId="27643974">
                                <wp:extent cx="799693" cy="619761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61976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F34D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E768BB8" wp14:editId="01163C58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16AF6C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68BB8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A16AF6C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739BDEF1" w14:textId="651191F1" w:rsidR="00535962" w:rsidRPr="00535962" w:rsidRDefault="00BE51DF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597F0B6" wp14:editId="36C3EF69">
                <wp:simplePos x="0" y="0"/>
                <wp:positionH relativeFrom="column">
                  <wp:posOffset>7477125</wp:posOffset>
                </wp:positionH>
                <wp:positionV relativeFrom="paragraph">
                  <wp:posOffset>93345</wp:posOffset>
                </wp:positionV>
                <wp:extent cx="1219200" cy="632460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32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54A1C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A92C6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A92C6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92C6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7F0B6" id="Text Box 13" o:spid="_x0000_s1033" type="#_x0000_t202" style="position:absolute;margin-left:588.75pt;margin-top:7.35pt;width:96pt;height:49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" filled="f" stroked="f">
                <v:textbox>
                  <w:txbxContent>
                    <w:p w14:paraId="3B54A1C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A92C65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A92C65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92C65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EF34D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69FFA2C" wp14:editId="5F41AF0B">
                <wp:simplePos x="0" y="0"/>
                <wp:positionH relativeFrom="column">
                  <wp:posOffset>7119620</wp:posOffset>
                </wp:positionH>
                <wp:positionV relativeFrom="paragraph">
                  <wp:posOffset>116205</wp:posOffset>
                </wp:positionV>
                <wp:extent cx="1913890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389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9FEA7B" w14:textId="1BD72312" w:rsidR="0026335F" w:rsidRPr="0026335F" w:rsidRDefault="003C240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F2AE7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FFA2C" id="Text Box 12" o:spid="_x0000_s1033" type="#_x0000_t202" style="position:absolute;margin-left:560.6pt;margin-top:9.15pt;width:150.7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" filled="f" stroked="f">
                <v:textbox>
                  <w:txbxContent>
                    <w:p w14:paraId="389FEA7B" w14:textId="1BD72312" w:rsidR="0026335F" w:rsidRPr="0026335F" w:rsidRDefault="00486B8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F2AE7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F34D0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4DABD60" wp14:editId="75C28B7D">
                <wp:simplePos x="0" y="0"/>
                <wp:positionH relativeFrom="column">
                  <wp:posOffset>2839720</wp:posOffset>
                </wp:positionH>
                <wp:positionV relativeFrom="paragraph">
                  <wp:posOffset>55880</wp:posOffset>
                </wp:positionV>
                <wp:extent cx="3648710" cy="418465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71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374D25" w14:textId="1E0F2D3B" w:rsidR="002E1412" w:rsidRPr="002E1412" w:rsidRDefault="003C240A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7670B" w:rsidRPr="00D7670B">
                                  <w:t>Instituto Nacional de Tránsito y Transporte Terrestre (INTRANT)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ABD60" id="Text Box 16" o:spid="_x0000_s1034" type="#_x0000_t202" style="position:absolute;margin-left:223.6pt;margin-top:4.4pt;width:287.3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" stroked="f">
                <v:textbox>
                  <w:txbxContent>
                    <w:p w14:paraId="7B374D25" w14:textId="1E0F2D3B" w:rsidR="002E1412" w:rsidRPr="002E1412" w:rsidRDefault="00486B8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7670B" w:rsidRPr="00D7670B">
                            <w:t>Instituto Nacional de Tránsito y Transporte Terrestre (INTRANT)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DC4A8EE" w14:textId="013B900A" w:rsidR="00535962" w:rsidRDefault="00EF34D0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24D2BD9" wp14:editId="4E653E76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EC85F8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D2BD9" id="Text Box 18" o:spid="_x0000_s1036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32EC85F8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</w:p>
    <w:p w14:paraId="3C91832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561876C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799517AB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67B9E85D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621431B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3984" w:type="dxa"/>
        <w:tblLayout w:type="fixed"/>
        <w:tblLook w:val="01E0" w:firstRow="1" w:lastRow="1" w:firstColumn="1" w:lastColumn="1" w:noHBand="0" w:noVBand="0"/>
      </w:tblPr>
      <w:tblGrid>
        <w:gridCol w:w="1101"/>
        <w:gridCol w:w="1116"/>
        <w:gridCol w:w="3971"/>
        <w:gridCol w:w="1417"/>
        <w:gridCol w:w="1418"/>
        <w:gridCol w:w="4961"/>
      </w:tblGrid>
      <w:tr w:rsidR="006E45AC" w:rsidRPr="006E45AC" w14:paraId="105F8298" w14:textId="77777777" w:rsidTr="00BF3E32">
        <w:trPr>
          <w:trHeight w:val="482"/>
        </w:trPr>
        <w:tc>
          <w:tcPr>
            <w:tcW w:w="1101" w:type="dxa"/>
            <w:vAlign w:val="center"/>
          </w:tcPr>
          <w:p w14:paraId="3BC3417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16" w:type="dxa"/>
            <w:vAlign w:val="center"/>
          </w:tcPr>
          <w:p w14:paraId="4CB28CB4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78CCAA8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5EB6244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0C99A22A" w14:textId="63223A95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7CEEE2D8" w14:textId="050D684D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</w:p>
        </w:tc>
        <w:tc>
          <w:tcPr>
            <w:tcW w:w="4961" w:type="dxa"/>
            <w:vAlign w:val="center"/>
          </w:tcPr>
          <w:p w14:paraId="73818482" w14:textId="5B49820E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</w:p>
          <w:p w14:paraId="4AC55BC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58375B" w:rsidRPr="006E45AC" w14:paraId="2A52AEA1" w14:textId="77777777" w:rsidTr="00BF3E32">
        <w:tc>
          <w:tcPr>
            <w:tcW w:w="1101" w:type="dxa"/>
          </w:tcPr>
          <w:p w14:paraId="3B21C0C2" w14:textId="45C52F4B" w:rsidR="0058375B" w:rsidRPr="0058375B" w:rsidRDefault="0058375B" w:rsidP="0058375B"/>
        </w:tc>
        <w:tc>
          <w:tcPr>
            <w:tcW w:w="1116" w:type="dxa"/>
          </w:tcPr>
          <w:p w14:paraId="18ECAD84" w14:textId="6F3CB36A" w:rsidR="0058375B" w:rsidRPr="0058375B" w:rsidRDefault="008B71DA" w:rsidP="0058375B">
            <w:r>
              <w:t>14111703</w:t>
            </w:r>
          </w:p>
        </w:tc>
        <w:tc>
          <w:tcPr>
            <w:tcW w:w="3971" w:type="dxa"/>
          </w:tcPr>
          <w:p w14:paraId="2CB543B9" w14:textId="09F0EBEF" w:rsidR="0058375B" w:rsidRPr="0058375B" w:rsidRDefault="008B71DA" w:rsidP="008B71DA">
            <w:r w:rsidRPr="008B71DA">
              <w:t>Toallas de papel</w:t>
            </w:r>
          </w:p>
        </w:tc>
        <w:tc>
          <w:tcPr>
            <w:tcW w:w="1417" w:type="dxa"/>
          </w:tcPr>
          <w:p w14:paraId="40F3E46D" w14:textId="3AF5D118" w:rsidR="0058375B" w:rsidRPr="0058375B" w:rsidRDefault="0058375B" w:rsidP="0058375B"/>
        </w:tc>
        <w:tc>
          <w:tcPr>
            <w:tcW w:w="1418" w:type="dxa"/>
          </w:tcPr>
          <w:p w14:paraId="678F09BB" w14:textId="06BBD0D6" w:rsidR="0058375B" w:rsidRPr="0058375B" w:rsidRDefault="0058375B" w:rsidP="0058375B"/>
        </w:tc>
        <w:tc>
          <w:tcPr>
            <w:tcW w:w="4961" w:type="dxa"/>
          </w:tcPr>
          <w:p w14:paraId="7575267E" w14:textId="77777777" w:rsidR="0058375B" w:rsidRPr="0058375B" w:rsidRDefault="0058375B" w:rsidP="0058375B"/>
        </w:tc>
      </w:tr>
      <w:tr w:rsidR="008B71DA" w:rsidRPr="006E45AC" w14:paraId="473E4F1B" w14:textId="77777777" w:rsidTr="00626C06">
        <w:tc>
          <w:tcPr>
            <w:tcW w:w="1101" w:type="dxa"/>
          </w:tcPr>
          <w:p w14:paraId="41021DE5" w14:textId="0B84E1CE" w:rsidR="008B71DA" w:rsidRPr="008B71DA" w:rsidRDefault="008B71DA" w:rsidP="008B71DA"/>
        </w:tc>
        <w:tc>
          <w:tcPr>
            <w:tcW w:w="1116" w:type="dxa"/>
          </w:tcPr>
          <w:p w14:paraId="0941B801" w14:textId="4001A0C5" w:rsidR="008B71DA" w:rsidRPr="008B71DA" w:rsidRDefault="008B71DA" w:rsidP="008B71DA">
            <w:r w:rsidRPr="008B71DA">
              <w:t>24111503</w:t>
            </w:r>
          </w:p>
        </w:tc>
        <w:tc>
          <w:tcPr>
            <w:tcW w:w="3971" w:type="dxa"/>
            <w:vAlign w:val="center"/>
          </w:tcPr>
          <w:p w14:paraId="6AE0BB5C" w14:textId="7A64E6C8" w:rsidR="008B71DA" w:rsidRPr="008B71DA" w:rsidRDefault="008B71DA" w:rsidP="008B71DA">
            <w:r w:rsidRPr="008B71DA">
              <w:t>Bolsas plásticas 17" x 22"</w:t>
            </w:r>
          </w:p>
        </w:tc>
        <w:tc>
          <w:tcPr>
            <w:tcW w:w="1417" w:type="dxa"/>
          </w:tcPr>
          <w:p w14:paraId="4A809A81" w14:textId="38B424D7" w:rsidR="008B71DA" w:rsidRPr="008B71DA" w:rsidRDefault="008B71DA" w:rsidP="008B71DA"/>
        </w:tc>
        <w:tc>
          <w:tcPr>
            <w:tcW w:w="1418" w:type="dxa"/>
          </w:tcPr>
          <w:p w14:paraId="42B417DC" w14:textId="6E4767CC" w:rsidR="008B71DA" w:rsidRPr="008B71DA" w:rsidRDefault="008B71DA" w:rsidP="008B71DA"/>
        </w:tc>
        <w:tc>
          <w:tcPr>
            <w:tcW w:w="4961" w:type="dxa"/>
          </w:tcPr>
          <w:p w14:paraId="12043A53" w14:textId="77777777" w:rsidR="008B71DA" w:rsidRPr="008B71DA" w:rsidRDefault="008B71DA" w:rsidP="008B71DA"/>
        </w:tc>
      </w:tr>
      <w:tr w:rsidR="008B71DA" w:rsidRPr="006E45AC" w14:paraId="3C1699E2" w14:textId="77777777" w:rsidTr="00626C06">
        <w:tc>
          <w:tcPr>
            <w:tcW w:w="1101" w:type="dxa"/>
          </w:tcPr>
          <w:p w14:paraId="3C6D8731" w14:textId="77777777" w:rsidR="008B71DA" w:rsidRPr="008B71DA" w:rsidRDefault="008B71DA" w:rsidP="008B71DA"/>
        </w:tc>
        <w:tc>
          <w:tcPr>
            <w:tcW w:w="1116" w:type="dxa"/>
          </w:tcPr>
          <w:p w14:paraId="50E8281C" w14:textId="0B5ABD4D" w:rsidR="008B71DA" w:rsidRPr="008B71DA" w:rsidRDefault="008B71DA" w:rsidP="008B71DA">
            <w:r w:rsidRPr="008B71DA">
              <w:t>24111503</w:t>
            </w:r>
          </w:p>
        </w:tc>
        <w:tc>
          <w:tcPr>
            <w:tcW w:w="3971" w:type="dxa"/>
            <w:vAlign w:val="center"/>
          </w:tcPr>
          <w:p w14:paraId="3BEFE799" w14:textId="7ACEC4CA" w:rsidR="008B71DA" w:rsidRPr="008B71DA" w:rsidRDefault="008B71DA" w:rsidP="008B71DA">
            <w:r w:rsidRPr="008B71DA">
              <w:t>Bolsas plásticas 28" x 34" (30 gl)</w:t>
            </w:r>
          </w:p>
        </w:tc>
        <w:tc>
          <w:tcPr>
            <w:tcW w:w="1417" w:type="dxa"/>
          </w:tcPr>
          <w:p w14:paraId="7D94B351" w14:textId="77777777" w:rsidR="008B71DA" w:rsidRPr="008B71DA" w:rsidRDefault="008B71DA" w:rsidP="008B71DA"/>
        </w:tc>
        <w:tc>
          <w:tcPr>
            <w:tcW w:w="1418" w:type="dxa"/>
          </w:tcPr>
          <w:p w14:paraId="4CB0295B" w14:textId="4465F6F1" w:rsidR="008B71DA" w:rsidRPr="008B71DA" w:rsidRDefault="008B71DA" w:rsidP="008B71DA"/>
        </w:tc>
        <w:tc>
          <w:tcPr>
            <w:tcW w:w="4961" w:type="dxa"/>
          </w:tcPr>
          <w:p w14:paraId="1D2F5683" w14:textId="77777777" w:rsidR="008B71DA" w:rsidRPr="008B71DA" w:rsidRDefault="008B71DA" w:rsidP="008B71DA"/>
        </w:tc>
      </w:tr>
      <w:tr w:rsidR="008B71DA" w:rsidRPr="006E45AC" w14:paraId="05606770" w14:textId="77777777" w:rsidTr="00626C06">
        <w:tc>
          <w:tcPr>
            <w:tcW w:w="1101" w:type="dxa"/>
          </w:tcPr>
          <w:p w14:paraId="1FC94183" w14:textId="77777777" w:rsidR="008B71DA" w:rsidRPr="008B71DA" w:rsidRDefault="008B71DA" w:rsidP="008B71DA"/>
        </w:tc>
        <w:tc>
          <w:tcPr>
            <w:tcW w:w="1116" w:type="dxa"/>
          </w:tcPr>
          <w:p w14:paraId="06E2F61E" w14:textId="6354BCD9" w:rsidR="008B71DA" w:rsidRPr="008B71DA" w:rsidRDefault="008B71DA" w:rsidP="008B71DA">
            <w:r w:rsidRPr="008B71DA">
              <w:t>24111503</w:t>
            </w:r>
          </w:p>
        </w:tc>
        <w:tc>
          <w:tcPr>
            <w:tcW w:w="3971" w:type="dxa"/>
            <w:vAlign w:val="center"/>
          </w:tcPr>
          <w:p w14:paraId="4C0880DD" w14:textId="0B7DF939" w:rsidR="008B71DA" w:rsidRPr="008B71DA" w:rsidRDefault="008B71DA" w:rsidP="008B71DA">
            <w:r w:rsidRPr="008B71DA">
              <w:t>Bolsas plásticas (55 gl)</w:t>
            </w:r>
          </w:p>
        </w:tc>
        <w:tc>
          <w:tcPr>
            <w:tcW w:w="1417" w:type="dxa"/>
          </w:tcPr>
          <w:p w14:paraId="7D447F50" w14:textId="77777777" w:rsidR="008B71DA" w:rsidRPr="008B71DA" w:rsidRDefault="008B71DA" w:rsidP="008B71DA"/>
        </w:tc>
        <w:tc>
          <w:tcPr>
            <w:tcW w:w="1418" w:type="dxa"/>
          </w:tcPr>
          <w:p w14:paraId="47D528E2" w14:textId="77777777" w:rsidR="008B71DA" w:rsidRPr="008B71DA" w:rsidRDefault="008B71DA" w:rsidP="008B71DA"/>
        </w:tc>
        <w:tc>
          <w:tcPr>
            <w:tcW w:w="4961" w:type="dxa"/>
          </w:tcPr>
          <w:p w14:paraId="578E33A7" w14:textId="77777777" w:rsidR="008B71DA" w:rsidRPr="008B71DA" w:rsidRDefault="008B71DA" w:rsidP="008B71DA"/>
        </w:tc>
      </w:tr>
      <w:tr w:rsidR="006E7884" w:rsidRPr="006E45AC" w14:paraId="53786E0F" w14:textId="77777777" w:rsidTr="00BF3E32">
        <w:tc>
          <w:tcPr>
            <w:tcW w:w="1101" w:type="dxa"/>
          </w:tcPr>
          <w:p w14:paraId="52BA1C25" w14:textId="77777777" w:rsidR="006E7884" w:rsidRPr="006E7884" w:rsidRDefault="006E7884" w:rsidP="006E7884"/>
        </w:tc>
        <w:tc>
          <w:tcPr>
            <w:tcW w:w="1116" w:type="dxa"/>
          </w:tcPr>
          <w:p w14:paraId="48D6A762" w14:textId="1D4DD674" w:rsidR="006E7884" w:rsidRPr="006E7884" w:rsidRDefault="008B71DA" w:rsidP="006E7884">
            <w:r>
              <w:t>46181504</w:t>
            </w:r>
          </w:p>
        </w:tc>
        <w:tc>
          <w:tcPr>
            <w:tcW w:w="3971" w:type="dxa"/>
          </w:tcPr>
          <w:p w14:paraId="6DE042AD" w14:textId="093ADE2B" w:rsidR="006E7884" w:rsidRPr="006E7884" w:rsidRDefault="008B71DA" w:rsidP="008B71DA">
            <w:r w:rsidRPr="008B71DA">
              <w:t xml:space="preserve">Guantes de protección </w:t>
            </w:r>
          </w:p>
        </w:tc>
        <w:tc>
          <w:tcPr>
            <w:tcW w:w="1417" w:type="dxa"/>
          </w:tcPr>
          <w:p w14:paraId="4F6ACC26" w14:textId="77777777" w:rsidR="006E7884" w:rsidRPr="006E7884" w:rsidRDefault="006E7884" w:rsidP="006E7884"/>
        </w:tc>
        <w:tc>
          <w:tcPr>
            <w:tcW w:w="1418" w:type="dxa"/>
          </w:tcPr>
          <w:p w14:paraId="4F26BDD2" w14:textId="77777777" w:rsidR="006E7884" w:rsidRPr="006E7884" w:rsidRDefault="006E7884" w:rsidP="006E7884"/>
        </w:tc>
        <w:tc>
          <w:tcPr>
            <w:tcW w:w="4961" w:type="dxa"/>
          </w:tcPr>
          <w:p w14:paraId="1C4D1056" w14:textId="77777777" w:rsidR="006E7884" w:rsidRPr="006E7884" w:rsidRDefault="006E7884" w:rsidP="006E7884"/>
        </w:tc>
      </w:tr>
      <w:tr w:rsidR="006E7884" w:rsidRPr="006E45AC" w14:paraId="23E32117" w14:textId="77777777" w:rsidTr="00BF3E32">
        <w:tc>
          <w:tcPr>
            <w:tcW w:w="1101" w:type="dxa"/>
          </w:tcPr>
          <w:p w14:paraId="4A1A5914" w14:textId="77777777" w:rsidR="006E7884" w:rsidRPr="006E7884" w:rsidRDefault="006E7884" w:rsidP="006E7884"/>
        </w:tc>
        <w:tc>
          <w:tcPr>
            <w:tcW w:w="1116" w:type="dxa"/>
          </w:tcPr>
          <w:p w14:paraId="6FD83645" w14:textId="4687C536" w:rsidR="006E7884" w:rsidRPr="006E7884" w:rsidRDefault="006E7884" w:rsidP="006E7884"/>
        </w:tc>
        <w:tc>
          <w:tcPr>
            <w:tcW w:w="3971" w:type="dxa"/>
          </w:tcPr>
          <w:p w14:paraId="21BAC53C" w14:textId="5FCFEB6E" w:rsidR="006E7884" w:rsidRPr="006E7884" w:rsidRDefault="006E7884" w:rsidP="006E7884"/>
        </w:tc>
        <w:tc>
          <w:tcPr>
            <w:tcW w:w="1417" w:type="dxa"/>
          </w:tcPr>
          <w:p w14:paraId="152D401A" w14:textId="77777777" w:rsidR="006E7884" w:rsidRPr="006E7884" w:rsidRDefault="006E7884" w:rsidP="006E7884"/>
        </w:tc>
        <w:tc>
          <w:tcPr>
            <w:tcW w:w="1418" w:type="dxa"/>
          </w:tcPr>
          <w:p w14:paraId="0400ECDB" w14:textId="77777777" w:rsidR="006E7884" w:rsidRPr="006E7884" w:rsidRDefault="006E7884" w:rsidP="006E7884"/>
        </w:tc>
        <w:tc>
          <w:tcPr>
            <w:tcW w:w="4961" w:type="dxa"/>
          </w:tcPr>
          <w:p w14:paraId="328B4502" w14:textId="77777777" w:rsidR="006E7884" w:rsidRPr="006E7884" w:rsidRDefault="006E7884" w:rsidP="006E7884"/>
        </w:tc>
      </w:tr>
      <w:tr w:rsidR="006E7884" w:rsidRPr="006E45AC" w14:paraId="1BA78D35" w14:textId="77777777" w:rsidTr="00BF3E32">
        <w:tc>
          <w:tcPr>
            <w:tcW w:w="1101" w:type="dxa"/>
          </w:tcPr>
          <w:p w14:paraId="6A8394F6" w14:textId="77777777" w:rsidR="006E7884" w:rsidRPr="006E7884" w:rsidRDefault="006E7884" w:rsidP="006E7884"/>
        </w:tc>
        <w:tc>
          <w:tcPr>
            <w:tcW w:w="1116" w:type="dxa"/>
          </w:tcPr>
          <w:p w14:paraId="54F69654" w14:textId="230C70E3" w:rsidR="006E7884" w:rsidRPr="006E7884" w:rsidRDefault="006E7884" w:rsidP="006E7884"/>
        </w:tc>
        <w:tc>
          <w:tcPr>
            <w:tcW w:w="3971" w:type="dxa"/>
          </w:tcPr>
          <w:p w14:paraId="12F2031D" w14:textId="61A571D2" w:rsidR="006E7884" w:rsidRPr="006E7884" w:rsidRDefault="006E7884" w:rsidP="006E7884"/>
        </w:tc>
        <w:tc>
          <w:tcPr>
            <w:tcW w:w="1417" w:type="dxa"/>
          </w:tcPr>
          <w:p w14:paraId="696E26E8" w14:textId="77777777" w:rsidR="006E7884" w:rsidRPr="006E7884" w:rsidRDefault="006E7884" w:rsidP="006E7884"/>
        </w:tc>
        <w:tc>
          <w:tcPr>
            <w:tcW w:w="1418" w:type="dxa"/>
          </w:tcPr>
          <w:p w14:paraId="41D77509" w14:textId="77777777" w:rsidR="006E7884" w:rsidRPr="006E7884" w:rsidRDefault="006E7884" w:rsidP="006E7884"/>
        </w:tc>
        <w:tc>
          <w:tcPr>
            <w:tcW w:w="4961" w:type="dxa"/>
          </w:tcPr>
          <w:p w14:paraId="01B1C38C" w14:textId="77777777" w:rsidR="006E7884" w:rsidRPr="006E7884" w:rsidRDefault="006E7884" w:rsidP="006E7884"/>
        </w:tc>
      </w:tr>
      <w:tr w:rsidR="006E7884" w:rsidRPr="006E45AC" w14:paraId="05D2C85D" w14:textId="77777777" w:rsidTr="00BF3E32">
        <w:tc>
          <w:tcPr>
            <w:tcW w:w="1101" w:type="dxa"/>
          </w:tcPr>
          <w:p w14:paraId="5DE99067" w14:textId="77777777" w:rsidR="006E7884" w:rsidRPr="006E7884" w:rsidRDefault="006E7884" w:rsidP="006E7884"/>
        </w:tc>
        <w:tc>
          <w:tcPr>
            <w:tcW w:w="1116" w:type="dxa"/>
          </w:tcPr>
          <w:p w14:paraId="6455B37B" w14:textId="3295A2DF" w:rsidR="006E7884" w:rsidRPr="006E7884" w:rsidRDefault="006E7884" w:rsidP="006E7884"/>
        </w:tc>
        <w:tc>
          <w:tcPr>
            <w:tcW w:w="3971" w:type="dxa"/>
          </w:tcPr>
          <w:p w14:paraId="46D35D62" w14:textId="2F538803" w:rsidR="006E7884" w:rsidRPr="006E7884" w:rsidRDefault="006E7884" w:rsidP="006E7884"/>
        </w:tc>
        <w:tc>
          <w:tcPr>
            <w:tcW w:w="1417" w:type="dxa"/>
          </w:tcPr>
          <w:p w14:paraId="35B2616D" w14:textId="77777777" w:rsidR="006E7884" w:rsidRPr="006E7884" w:rsidRDefault="006E7884" w:rsidP="006E7884"/>
        </w:tc>
        <w:tc>
          <w:tcPr>
            <w:tcW w:w="1418" w:type="dxa"/>
          </w:tcPr>
          <w:p w14:paraId="175070DC" w14:textId="77777777" w:rsidR="006E7884" w:rsidRPr="006E7884" w:rsidRDefault="006E7884" w:rsidP="006E7884"/>
        </w:tc>
        <w:tc>
          <w:tcPr>
            <w:tcW w:w="4961" w:type="dxa"/>
          </w:tcPr>
          <w:p w14:paraId="04066EBC" w14:textId="77777777" w:rsidR="006E7884" w:rsidRPr="006E7884" w:rsidRDefault="006E7884" w:rsidP="006E7884"/>
        </w:tc>
      </w:tr>
      <w:tr w:rsidR="006E7884" w:rsidRPr="006E45AC" w14:paraId="0A5EC345" w14:textId="77777777" w:rsidTr="00BF3E32">
        <w:tc>
          <w:tcPr>
            <w:tcW w:w="1101" w:type="dxa"/>
          </w:tcPr>
          <w:p w14:paraId="5B792E25" w14:textId="77777777" w:rsidR="006E7884" w:rsidRPr="006E7884" w:rsidRDefault="006E7884" w:rsidP="006E7884"/>
        </w:tc>
        <w:tc>
          <w:tcPr>
            <w:tcW w:w="1116" w:type="dxa"/>
          </w:tcPr>
          <w:p w14:paraId="52EC2386" w14:textId="673BA217" w:rsidR="006E7884" w:rsidRPr="006E7884" w:rsidRDefault="006E7884" w:rsidP="006E7884"/>
        </w:tc>
        <w:tc>
          <w:tcPr>
            <w:tcW w:w="3971" w:type="dxa"/>
          </w:tcPr>
          <w:p w14:paraId="6653A060" w14:textId="31961F4D" w:rsidR="006E7884" w:rsidRPr="006E7884" w:rsidRDefault="006E7884" w:rsidP="006E7884"/>
        </w:tc>
        <w:tc>
          <w:tcPr>
            <w:tcW w:w="1417" w:type="dxa"/>
          </w:tcPr>
          <w:p w14:paraId="313C7A50" w14:textId="77777777" w:rsidR="006E7884" w:rsidRPr="006E7884" w:rsidRDefault="006E7884" w:rsidP="006E7884"/>
        </w:tc>
        <w:tc>
          <w:tcPr>
            <w:tcW w:w="1418" w:type="dxa"/>
          </w:tcPr>
          <w:p w14:paraId="782D1711" w14:textId="77777777" w:rsidR="006E7884" w:rsidRPr="006E7884" w:rsidRDefault="006E7884" w:rsidP="006E7884"/>
        </w:tc>
        <w:tc>
          <w:tcPr>
            <w:tcW w:w="4961" w:type="dxa"/>
          </w:tcPr>
          <w:p w14:paraId="74DAD65E" w14:textId="77777777" w:rsidR="006E7884" w:rsidRPr="006E7884" w:rsidRDefault="006E7884" w:rsidP="006E7884"/>
        </w:tc>
      </w:tr>
      <w:tr w:rsidR="006E7884" w:rsidRPr="006E45AC" w14:paraId="3FEC1B6B" w14:textId="77777777" w:rsidTr="00BF3E32">
        <w:trPr>
          <w:trHeight w:val="187"/>
        </w:trPr>
        <w:tc>
          <w:tcPr>
            <w:tcW w:w="1101" w:type="dxa"/>
          </w:tcPr>
          <w:p w14:paraId="7075EFED" w14:textId="77777777" w:rsidR="006E7884" w:rsidRPr="006E7884" w:rsidRDefault="006E7884" w:rsidP="006E7884"/>
        </w:tc>
        <w:tc>
          <w:tcPr>
            <w:tcW w:w="1116" w:type="dxa"/>
          </w:tcPr>
          <w:p w14:paraId="77824A56" w14:textId="4FAE0713" w:rsidR="006E7884" w:rsidRPr="006E7884" w:rsidRDefault="006E7884" w:rsidP="006E7884"/>
        </w:tc>
        <w:tc>
          <w:tcPr>
            <w:tcW w:w="3971" w:type="dxa"/>
          </w:tcPr>
          <w:p w14:paraId="5C6AAD2B" w14:textId="75C63361" w:rsidR="006E7884" w:rsidRPr="006E7884" w:rsidRDefault="006E7884" w:rsidP="006E7884"/>
        </w:tc>
        <w:tc>
          <w:tcPr>
            <w:tcW w:w="1417" w:type="dxa"/>
          </w:tcPr>
          <w:p w14:paraId="03822211" w14:textId="77777777" w:rsidR="006E7884" w:rsidRPr="006E7884" w:rsidRDefault="006E7884" w:rsidP="006E7884"/>
        </w:tc>
        <w:tc>
          <w:tcPr>
            <w:tcW w:w="1418" w:type="dxa"/>
          </w:tcPr>
          <w:p w14:paraId="326198AE" w14:textId="77777777" w:rsidR="006E7884" w:rsidRPr="006E7884" w:rsidRDefault="006E7884" w:rsidP="006E7884"/>
        </w:tc>
        <w:tc>
          <w:tcPr>
            <w:tcW w:w="4961" w:type="dxa"/>
          </w:tcPr>
          <w:p w14:paraId="652B0F05" w14:textId="77777777" w:rsidR="006E7884" w:rsidRPr="006E7884" w:rsidRDefault="006E7884" w:rsidP="006E7884"/>
        </w:tc>
      </w:tr>
      <w:tr w:rsidR="006E7884" w:rsidRPr="006E45AC" w14:paraId="7B3EE576" w14:textId="77777777" w:rsidTr="00BF3E32">
        <w:trPr>
          <w:trHeight w:val="314"/>
        </w:trPr>
        <w:tc>
          <w:tcPr>
            <w:tcW w:w="1101" w:type="dxa"/>
          </w:tcPr>
          <w:p w14:paraId="0A3FF095" w14:textId="77777777" w:rsidR="006E7884" w:rsidRPr="006E7884" w:rsidRDefault="006E7884" w:rsidP="006E7884"/>
        </w:tc>
        <w:tc>
          <w:tcPr>
            <w:tcW w:w="1116" w:type="dxa"/>
          </w:tcPr>
          <w:p w14:paraId="51FD41DE" w14:textId="0895EE02" w:rsidR="006E7884" w:rsidRPr="006E7884" w:rsidRDefault="006E7884" w:rsidP="006E7884"/>
        </w:tc>
        <w:tc>
          <w:tcPr>
            <w:tcW w:w="3971" w:type="dxa"/>
          </w:tcPr>
          <w:p w14:paraId="7BD4D542" w14:textId="62524109" w:rsidR="006E7884" w:rsidRPr="006E7884" w:rsidRDefault="006E7884" w:rsidP="006E7884"/>
        </w:tc>
        <w:tc>
          <w:tcPr>
            <w:tcW w:w="1417" w:type="dxa"/>
          </w:tcPr>
          <w:p w14:paraId="2F064F98" w14:textId="77777777" w:rsidR="006E7884" w:rsidRPr="006E7884" w:rsidRDefault="006E7884" w:rsidP="006E7884"/>
        </w:tc>
        <w:tc>
          <w:tcPr>
            <w:tcW w:w="1418" w:type="dxa"/>
          </w:tcPr>
          <w:p w14:paraId="2028558F" w14:textId="77777777" w:rsidR="006E7884" w:rsidRPr="006E7884" w:rsidRDefault="006E7884" w:rsidP="006E7884"/>
        </w:tc>
        <w:tc>
          <w:tcPr>
            <w:tcW w:w="4961" w:type="dxa"/>
          </w:tcPr>
          <w:p w14:paraId="46671289" w14:textId="77777777" w:rsidR="006E7884" w:rsidRPr="006E7884" w:rsidRDefault="006E7884" w:rsidP="006E7884"/>
        </w:tc>
      </w:tr>
      <w:tr w:rsidR="006E7884" w:rsidRPr="006E45AC" w14:paraId="6F452109" w14:textId="77777777" w:rsidTr="00BF3E32">
        <w:trPr>
          <w:trHeight w:val="279"/>
        </w:trPr>
        <w:tc>
          <w:tcPr>
            <w:tcW w:w="1101" w:type="dxa"/>
          </w:tcPr>
          <w:p w14:paraId="5FE4A139" w14:textId="77777777" w:rsidR="006E7884" w:rsidRPr="006E7884" w:rsidRDefault="006E7884" w:rsidP="006E7884"/>
        </w:tc>
        <w:tc>
          <w:tcPr>
            <w:tcW w:w="1116" w:type="dxa"/>
          </w:tcPr>
          <w:p w14:paraId="610A013D" w14:textId="5EBCA93B" w:rsidR="006E7884" w:rsidRPr="006E7884" w:rsidRDefault="006E7884" w:rsidP="006E7884"/>
        </w:tc>
        <w:tc>
          <w:tcPr>
            <w:tcW w:w="3971" w:type="dxa"/>
          </w:tcPr>
          <w:p w14:paraId="57DE72D3" w14:textId="7AD8803D" w:rsidR="006E7884" w:rsidRPr="006E7884" w:rsidRDefault="006E7884" w:rsidP="006E7884"/>
        </w:tc>
        <w:tc>
          <w:tcPr>
            <w:tcW w:w="1417" w:type="dxa"/>
          </w:tcPr>
          <w:p w14:paraId="0BE7F78D" w14:textId="77777777" w:rsidR="006E7884" w:rsidRPr="006E7884" w:rsidRDefault="006E7884" w:rsidP="006E7884"/>
        </w:tc>
        <w:tc>
          <w:tcPr>
            <w:tcW w:w="1418" w:type="dxa"/>
          </w:tcPr>
          <w:p w14:paraId="5D10891A" w14:textId="77777777" w:rsidR="006E7884" w:rsidRPr="006E7884" w:rsidRDefault="006E7884" w:rsidP="006E7884"/>
        </w:tc>
        <w:tc>
          <w:tcPr>
            <w:tcW w:w="4961" w:type="dxa"/>
          </w:tcPr>
          <w:p w14:paraId="5E68A314" w14:textId="77777777" w:rsidR="006E7884" w:rsidRPr="006E7884" w:rsidRDefault="006E7884" w:rsidP="006E7884"/>
        </w:tc>
      </w:tr>
    </w:tbl>
    <w:p w14:paraId="4A115041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15409C5E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6ABB71F3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CB353" w14:textId="77777777" w:rsidR="00AA25CD" w:rsidRDefault="00AA25CD" w:rsidP="001007E7">
      <w:pPr>
        <w:spacing w:after="0" w:line="240" w:lineRule="auto"/>
      </w:pPr>
      <w:r>
        <w:separator/>
      </w:r>
    </w:p>
  </w:endnote>
  <w:endnote w:type="continuationSeparator" w:id="0">
    <w:p w14:paraId="5EAF2293" w14:textId="77777777" w:rsidR="00AA25CD" w:rsidRDefault="00AA25C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CC7E" w14:textId="3DA3A2D4" w:rsidR="001007E7" w:rsidRDefault="00EF34D0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921531" wp14:editId="67F85A0D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6A22FF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8CD5F3D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39CB6F64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C7D2D10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92153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2E6A22FF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8CD5F3D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39CB6F64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4C7D2D10" w14:textId="77777777" w:rsidR="00807015" w:rsidRDefault="00807015"/>
                </w:txbxContent>
              </v:textbox>
            </v:shape>
          </w:pict>
        </mc:Fallback>
      </mc:AlternateContent>
    </w:r>
  </w:p>
  <w:p w14:paraId="0AFFB3A7" w14:textId="395DFA28" w:rsidR="001007E7" w:rsidRDefault="00EF34D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43F735" wp14:editId="44D4F8EA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E120F3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B53940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43F735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3FE120F3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B53940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276F7024" wp14:editId="792DDE48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E9BB1C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60034A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0EFB85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77FAFC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125D6" w14:textId="77777777" w:rsidR="00AA25CD" w:rsidRDefault="00AA25CD" w:rsidP="001007E7">
      <w:pPr>
        <w:spacing w:after="0" w:line="240" w:lineRule="auto"/>
      </w:pPr>
      <w:r>
        <w:separator/>
      </w:r>
    </w:p>
  </w:footnote>
  <w:footnote w:type="continuationSeparator" w:id="0">
    <w:p w14:paraId="29491149" w14:textId="77777777" w:rsidR="00AA25CD" w:rsidRDefault="00AA25CD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Uak/Tq3jEh9acC8+IDAH6HGtE/M=" w:salt="D+UMEbZS0L73nlaEHiEhu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23CA9"/>
    <w:rsid w:val="00034DD9"/>
    <w:rsid w:val="00045479"/>
    <w:rsid w:val="0007331F"/>
    <w:rsid w:val="000832C2"/>
    <w:rsid w:val="000F7312"/>
    <w:rsid w:val="001007E7"/>
    <w:rsid w:val="001020C0"/>
    <w:rsid w:val="00113E10"/>
    <w:rsid w:val="00134D4F"/>
    <w:rsid w:val="001463BC"/>
    <w:rsid w:val="001522F3"/>
    <w:rsid w:val="00157600"/>
    <w:rsid w:val="00165C6B"/>
    <w:rsid w:val="00170EC5"/>
    <w:rsid w:val="00190334"/>
    <w:rsid w:val="00194FF2"/>
    <w:rsid w:val="001A3F92"/>
    <w:rsid w:val="001E61DE"/>
    <w:rsid w:val="001E73F1"/>
    <w:rsid w:val="001F73A7"/>
    <w:rsid w:val="002003A9"/>
    <w:rsid w:val="002009A7"/>
    <w:rsid w:val="00203545"/>
    <w:rsid w:val="00235076"/>
    <w:rsid w:val="00253DBA"/>
    <w:rsid w:val="0026335F"/>
    <w:rsid w:val="002823F7"/>
    <w:rsid w:val="002E1412"/>
    <w:rsid w:val="002E6B9A"/>
    <w:rsid w:val="00314023"/>
    <w:rsid w:val="00332B0B"/>
    <w:rsid w:val="00377EB3"/>
    <w:rsid w:val="003C240A"/>
    <w:rsid w:val="003D160E"/>
    <w:rsid w:val="003E477E"/>
    <w:rsid w:val="00410707"/>
    <w:rsid w:val="0042490F"/>
    <w:rsid w:val="004564FE"/>
    <w:rsid w:val="00462024"/>
    <w:rsid w:val="00466B9C"/>
    <w:rsid w:val="004731A2"/>
    <w:rsid w:val="00486B82"/>
    <w:rsid w:val="004D45A8"/>
    <w:rsid w:val="004E2AF4"/>
    <w:rsid w:val="00521233"/>
    <w:rsid w:val="005344AB"/>
    <w:rsid w:val="00535962"/>
    <w:rsid w:val="0058375B"/>
    <w:rsid w:val="00587691"/>
    <w:rsid w:val="005C0756"/>
    <w:rsid w:val="005C445B"/>
    <w:rsid w:val="005F2AE7"/>
    <w:rsid w:val="00611A07"/>
    <w:rsid w:val="0062592A"/>
    <w:rsid w:val="00626D0C"/>
    <w:rsid w:val="006506D0"/>
    <w:rsid w:val="00651E48"/>
    <w:rsid w:val="006533B9"/>
    <w:rsid w:val="006709BC"/>
    <w:rsid w:val="00691C64"/>
    <w:rsid w:val="006B202F"/>
    <w:rsid w:val="006D38F2"/>
    <w:rsid w:val="006E45AC"/>
    <w:rsid w:val="006E7884"/>
    <w:rsid w:val="006F28AA"/>
    <w:rsid w:val="006F7F5F"/>
    <w:rsid w:val="00721F4E"/>
    <w:rsid w:val="00725091"/>
    <w:rsid w:val="0072637E"/>
    <w:rsid w:val="00770FFF"/>
    <w:rsid w:val="00780880"/>
    <w:rsid w:val="007B6F6F"/>
    <w:rsid w:val="007E6E89"/>
    <w:rsid w:val="00806C78"/>
    <w:rsid w:val="00807015"/>
    <w:rsid w:val="00831319"/>
    <w:rsid w:val="00845FCE"/>
    <w:rsid w:val="00850351"/>
    <w:rsid w:val="00862F3E"/>
    <w:rsid w:val="008B3AE5"/>
    <w:rsid w:val="008B71DA"/>
    <w:rsid w:val="00912387"/>
    <w:rsid w:val="00913F2B"/>
    <w:rsid w:val="009B42B9"/>
    <w:rsid w:val="009F627D"/>
    <w:rsid w:val="00A14709"/>
    <w:rsid w:val="00A16099"/>
    <w:rsid w:val="00A640BD"/>
    <w:rsid w:val="00A92C65"/>
    <w:rsid w:val="00AA25CD"/>
    <w:rsid w:val="00AD7919"/>
    <w:rsid w:val="00AE317B"/>
    <w:rsid w:val="00B02129"/>
    <w:rsid w:val="00B02214"/>
    <w:rsid w:val="00B227FF"/>
    <w:rsid w:val="00B53940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3D2D"/>
    <w:rsid w:val="00BE4CA7"/>
    <w:rsid w:val="00BE51DF"/>
    <w:rsid w:val="00BF3E32"/>
    <w:rsid w:val="00C013EE"/>
    <w:rsid w:val="00C078CB"/>
    <w:rsid w:val="00C22DBE"/>
    <w:rsid w:val="00C57733"/>
    <w:rsid w:val="00C66D08"/>
    <w:rsid w:val="00C7143E"/>
    <w:rsid w:val="00CA0E82"/>
    <w:rsid w:val="00CA4661"/>
    <w:rsid w:val="00CE58A6"/>
    <w:rsid w:val="00CE67A3"/>
    <w:rsid w:val="00D02754"/>
    <w:rsid w:val="00D12A44"/>
    <w:rsid w:val="00D24FA7"/>
    <w:rsid w:val="00D25FFF"/>
    <w:rsid w:val="00D64696"/>
    <w:rsid w:val="00D7670B"/>
    <w:rsid w:val="00D90D49"/>
    <w:rsid w:val="00DC5D96"/>
    <w:rsid w:val="00DD4F3E"/>
    <w:rsid w:val="00DF36E1"/>
    <w:rsid w:val="00E124CB"/>
    <w:rsid w:val="00E13E55"/>
    <w:rsid w:val="00E144AD"/>
    <w:rsid w:val="00E21D97"/>
    <w:rsid w:val="00E82D3B"/>
    <w:rsid w:val="00EA40CE"/>
    <w:rsid w:val="00EA7406"/>
    <w:rsid w:val="00ED6ED7"/>
    <w:rsid w:val="00EE1E7B"/>
    <w:rsid w:val="00EF34D0"/>
    <w:rsid w:val="00F225BF"/>
    <w:rsid w:val="00F345BA"/>
    <w:rsid w:val="00F53753"/>
    <w:rsid w:val="00F7167E"/>
    <w:rsid w:val="00F7443C"/>
    <w:rsid w:val="00F8617F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005955AF"/>
  <w15:docId w15:val="{BE26E181-83B9-4CA8-BC51-B1CECD15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4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5ADB7-19DF-498C-B103-14166D144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32</TotalTime>
  <Pages>1</Pages>
  <Words>88</Words>
  <Characters>516</Characters>
  <Application>Microsoft Office Word</Application>
  <DocSecurity>0</DocSecurity>
  <Lines>13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Lourdes Feliz Valdez</cp:lastModifiedBy>
  <cp:revision>9</cp:revision>
  <cp:lastPrinted>2011-03-04T18:41:00Z</cp:lastPrinted>
  <dcterms:created xsi:type="dcterms:W3CDTF">2025-05-02T15:18:00Z</dcterms:created>
  <dcterms:modified xsi:type="dcterms:W3CDTF">2025-07-29T18:08:00Z</dcterms:modified>
</cp:coreProperties>
</file>